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9BA4D" w14:textId="77777777" w:rsidR="006E12FE" w:rsidRDefault="006E12FE" w:rsidP="006E12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Geoffrey FERMER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fl.1430)</w:t>
      </w:r>
    </w:p>
    <w:p w14:paraId="7EFCFD9A" w14:textId="77777777" w:rsidR="006E12FE" w:rsidRDefault="006E12FE" w:rsidP="006E12FE">
      <w:pPr>
        <w:pStyle w:val="NoSpacing"/>
        <w:rPr>
          <w:rFonts w:cs="Times New Roman"/>
          <w:szCs w:val="24"/>
        </w:rPr>
      </w:pPr>
    </w:p>
    <w:p w14:paraId="4A99F0C9" w14:textId="77777777" w:rsidR="006E12FE" w:rsidRDefault="006E12FE" w:rsidP="006E12FE">
      <w:pPr>
        <w:pStyle w:val="NoSpacing"/>
        <w:rPr>
          <w:rFonts w:cs="Times New Roman"/>
          <w:szCs w:val="24"/>
        </w:rPr>
      </w:pPr>
    </w:p>
    <w:p w14:paraId="0EB721F8" w14:textId="77777777" w:rsidR="006E12FE" w:rsidRDefault="006E12FE" w:rsidP="006E12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1430</w:t>
      </w:r>
      <w:r>
        <w:rPr>
          <w:rFonts w:cs="Times New Roman"/>
          <w:szCs w:val="24"/>
        </w:rPr>
        <w:tab/>
        <w:t xml:space="preserve">He made a plaint of debt against John de </w:t>
      </w:r>
      <w:proofErr w:type="spellStart"/>
      <w:r>
        <w:rPr>
          <w:rFonts w:cs="Times New Roman"/>
          <w:szCs w:val="24"/>
        </w:rPr>
        <w:t>Hoo</w:t>
      </w:r>
      <w:proofErr w:type="spellEnd"/>
      <w:r>
        <w:rPr>
          <w:rFonts w:cs="Times New Roman"/>
          <w:szCs w:val="24"/>
        </w:rPr>
        <w:t xml:space="preserve"> of Thaxted, Essex(q.v.).</w:t>
      </w:r>
    </w:p>
    <w:p w14:paraId="229EDD7E" w14:textId="77777777" w:rsidR="006E12FE" w:rsidRDefault="006E12FE" w:rsidP="006E12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935A9">
          <w:rPr>
            <w:rStyle w:val="Hyperlink"/>
            <w:rFonts w:cs="Times New Roman"/>
            <w:szCs w:val="24"/>
          </w:rPr>
          <w:t>http://aalt.law.uh.edu/Indices/CP40Indices/CP40no677/CP40no677Pl.htm</w:t>
        </w:r>
      </w:hyperlink>
      <w:r>
        <w:rPr>
          <w:rFonts w:cs="Times New Roman"/>
          <w:szCs w:val="24"/>
        </w:rPr>
        <w:t xml:space="preserve"> )</w:t>
      </w:r>
    </w:p>
    <w:p w14:paraId="43A3FFAB" w14:textId="77777777" w:rsidR="006E12FE" w:rsidRDefault="006E12FE" w:rsidP="006E12FE">
      <w:pPr>
        <w:pStyle w:val="NoSpacing"/>
        <w:rPr>
          <w:rFonts w:cs="Times New Roman"/>
          <w:szCs w:val="24"/>
        </w:rPr>
      </w:pPr>
    </w:p>
    <w:p w14:paraId="0594153F" w14:textId="77777777" w:rsidR="006E12FE" w:rsidRDefault="006E12FE" w:rsidP="006E12FE">
      <w:pPr>
        <w:pStyle w:val="NoSpacing"/>
        <w:rPr>
          <w:rFonts w:cs="Times New Roman"/>
          <w:szCs w:val="24"/>
        </w:rPr>
      </w:pPr>
    </w:p>
    <w:p w14:paraId="1CFFC85D" w14:textId="77777777" w:rsidR="006E12FE" w:rsidRDefault="006E12FE" w:rsidP="006E12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2023</w:t>
      </w:r>
    </w:p>
    <w:p w14:paraId="7D76AF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70B3A" w14:textId="77777777" w:rsidR="006E12FE" w:rsidRDefault="006E12FE" w:rsidP="009139A6">
      <w:r>
        <w:separator/>
      </w:r>
    </w:p>
  </w:endnote>
  <w:endnote w:type="continuationSeparator" w:id="0">
    <w:p w14:paraId="1D3D74CA" w14:textId="77777777" w:rsidR="006E12FE" w:rsidRDefault="006E12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8D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D1E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5B1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7EC24" w14:textId="77777777" w:rsidR="006E12FE" w:rsidRDefault="006E12FE" w:rsidP="009139A6">
      <w:r>
        <w:separator/>
      </w:r>
    </w:p>
  </w:footnote>
  <w:footnote w:type="continuationSeparator" w:id="0">
    <w:p w14:paraId="01AA502F" w14:textId="77777777" w:rsidR="006E12FE" w:rsidRDefault="006E12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244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2B8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90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2FE"/>
    <w:rsid w:val="000666E0"/>
    <w:rsid w:val="002510B7"/>
    <w:rsid w:val="005C130B"/>
    <w:rsid w:val="006E12F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1553B"/>
  <w15:chartTrackingRefBased/>
  <w15:docId w15:val="{F5C1E53C-70C1-4752-9FC6-A27D89E5A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E12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77/CP40no67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2023-03-29T16:48:00Z</dcterms:created>
  <dcterms:modified xsi:type="dcterms:W3CDTF">2023-03-29T16:48:00Z</dcterms:modified>
</cp:coreProperties>
</file>